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E32A7E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E32A7E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Εικόνα 1" o:spid="_x0000_i1026" type="#_x0000_t75" alt="ethnosimo" style="width:38.25pt;height:39.7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Pr="00C61FB4">
        <w:rPr>
          <w:rFonts w:ascii="TimesNewRoman+1+1,Bold" w:hAnsi="TimesNewRoman+1+1,Bold"/>
          <w:bCs/>
          <w:sz w:val="19"/>
          <w:szCs w:val="19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Μεταβίβαση </w:t>
      </w:r>
      <w:r w:rsidRPr="00BB3E7C">
        <w:rPr>
          <w:b/>
          <w:bCs/>
          <w:sz w:val="20"/>
          <w:szCs w:val="20"/>
          <w:u w:val="single"/>
        </w:rPr>
        <w:t>(</w:t>
      </w:r>
      <w:r>
        <w:rPr>
          <w:b/>
          <w:bCs/>
          <w:sz w:val="20"/>
          <w:szCs w:val="20"/>
          <w:u w:val="single"/>
        </w:rPr>
        <w:t xml:space="preserve">πώληση)και έκδοση άδειας κυκλοφορίας 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E32A7E" w:rsidRPr="00180601" w:rsidRDefault="00E32A7E" w:rsidP="00CF4E29">
            <w:pPr>
              <w:autoSpaceDE w:val="0"/>
              <w:autoSpaceDN w:val="0"/>
              <w:adjustRightInd w:val="0"/>
              <w:rPr>
                <w:b/>
                <w:bCs/>
                <w:sz w:val="14"/>
                <w:szCs w:val="14"/>
              </w:rPr>
            </w:pPr>
            <w:r w:rsidRPr="00CF4E29">
              <w:rPr>
                <w:b/>
                <w:bCs/>
                <w:sz w:val="14"/>
                <w:szCs w:val="14"/>
              </w:rPr>
              <w:t xml:space="preserve">ΠΕΡΙΦΕΡΕΙΑΚΗ ΕΝΟΤΗΤΑ </w:t>
            </w:r>
            <w:r w:rsidRPr="00180601">
              <w:rPr>
                <w:b/>
                <w:bCs/>
                <w:sz w:val="14"/>
                <w:szCs w:val="14"/>
              </w:rPr>
              <w:t>$NOMARXIA$</w:t>
            </w:r>
          </w:p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CF4E29">
              <w:rPr>
                <w:b/>
                <w:sz w:val="14"/>
                <w:szCs w:val="14"/>
              </w:rPr>
              <w:t>- ΤΜΗΜΑ ΧΟΡΗΓΗΣΗΣ ΑΔΕΙΩΝ ΟΔΗΓΗΣΗΣ</w:t>
            </w:r>
            <w:r w:rsidRPr="00CF4E29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1003C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A1054C">
        <w:rPr>
          <w:sz w:val="19"/>
          <w:szCs w:val="19"/>
          <w:lang w:val="en-US"/>
        </w:rPr>
        <w:t>$ΠΟΛΗ_ΣΧΟΛΗΣ$</w:t>
      </w:r>
      <w:r>
        <w:rPr>
          <w:sz w:val="19"/>
          <w:szCs w:val="19"/>
          <w:lang w:val="en-US"/>
        </w:rPr>
        <w:t xml:space="preserve">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 w:rsidP="005461C2">
      <w:pPr>
        <w:pStyle w:val="BodyTextIndent"/>
        <w:ind w:left="0"/>
        <w:jc w:val="both"/>
        <w:rPr>
          <w:sz w:val="18"/>
        </w:rPr>
      </w:pPr>
    </w:p>
    <w:p w:rsidR="00E32A7E" w:rsidRPr="000F53D4" w:rsidRDefault="00E32A7E" w:rsidP="00817C3C">
      <w:pPr>
        <w:pStyle w:val="BodyTextIndent"/>
        <w:ind w:firstLine="180"/>
        <w:rPr>
          <w:sz w:val="14"/>
          <w:szCs w:val="14"/>
        </w:rPr>
      </w:pPr>
      <w:r w:rsidRPr="000F53D4">
        <w:rPr>
          <w:sz w:val="14"/>
          <w:szCs w:val="14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E32A7E" w:rsidRPr="000F53D4" w:rsidRDefault="00E32A7E" w:rsidP="00817C3C">
      <w:pPr>
        <w:pStyle w:val="BodyTextIndent"/>
        <w:ind w:firstLine="180"/>
        <w:rPr>
          <w:sz w:val="14"/>
          <w:szCs w:val="14"/>
        </w:rPr>
      </w:pPr>
      <w:r w:rsidRPr="000F53D4">
        <w:rPr>
          <w:sz w:val="14"/>
          <w:szCs w:val="14"/>
        </w:rPr>
        <w:t xml:space="preserve">(2) Αναγράφεται ολογράφως. </w:t>
      </w:r>
    </w:p>
    <w:p w:rsidR="00E32A7E" w:rsidRPr="000F53D4" w:rsidRDefault="00E32A7E" w:rsidP="00817C3C">
      <w:pPr>
        <w:autoSpaceDE w:val="0"/>
        <w:autoSpaceDN w:val="0"/>
        <w:adjustRightInd w:val="0"/>
        <w:rPr>
          <w:sz w:val="14"/>
          <w:szCs w:val="14"/>
        </w:rPr>
      </w:pPr>
      <w:r w:rsidRPr="000F53D4">
        <w:rPr>
          <w:rFonts w:ascii="Arial" w:hAnsi="Arial" w:cs="Arial"/>
          <w:sz w:val="14"/>
          <w:szCs w:val="14"/>
        </w:rPr>
        <w:t>(3) Εξουσιοδοτώ τον/την πιο πάνω αναφερόμενο/η να καταθέσει την αίτηση ή/και να παραλάβει την τελική πράξη. (Διαγράφεται όταν δεν ορίζεται εκπρόσωπος)</w:t>
      </w:r>
      <w:r w:rsidRPr="000F53D4">
        <w:rPr>
          <w:sz w:val="14"/>
          <w:szCs w:val="14"/>
        </w:rPr>
        <w:t xml:space="preserve"> </w:t>
      </w:r>
    </w:p>
    <w:p w:rsidR="00E32A7E" w:rsidRPr="000F53D4" w:rsidRDefault="00E32A7E" w:rsidP="00817C3C">
      <w:pPr>
        <w:pStyle w:val="BodyTextIndent"/>
        <w:ind w:left="0"/>
        <w:rPr>
          <w:sz w:val="14"/>
          <w:szCs w:val="14"/>
        </w:rPr>
      </w:pPr>
      <w:r w:rsidRPr="000F53D4">
        <w:rPr>
          <w:sz w:val="14"/>
          <w:szCs w:val="14"/>
        </w:rPr>
        <w:t>(4)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E32A7E" w:rsidRPr="000F53D4" w:rsidRDefault="00E32A7E" w:rsidP="00817C3C">
      <w:pPr>
        <w:pStyle w:val="BodyTextIndent"/>
        <w:ind w:left="0"/>
        <w:rPr>
          <w:sz w:val="14"/>
          <w:szCs w:val="14"/>
        </w:rPr>
      </w:pPr>
      <w:r w:rsidRPr="000F53D4">
        <w:rPr>
          <w:sz w:val="14"/>
          <w:szCs w:val="14"/>
        </w:rPr>
        <w:t>(5) Σε περίπτωση ανεπάρκειας χώρου, η δήλωση συνεχίζεται σε άλλο κατάλληλο σημείο του εντύπου της αίτησης-υπεύθυνης δήλωσης και υπογράφεται από τον δηλούντα ή την δηλούσα.</w:t>
      </w:r>
    </w:p>
    <w:p w:rsidR="00E32A7E" w:rsidRPr="000F53D4" w:rsidRDefault="00E32A7E" w:rsidP="00817C3C">
      <w:pPr>
        <w:ind w:right="124"/>
        <w:rPr>
          <w:rFonts w:ascii="Arial" w:hAnsi="Arial" w:cs="Arial"/>
          <w:sz w:val="14"/>
          <w:szCs w:val="14"/>
        </w:rPr>
      </w:pPr>
      <w:r w:rsidRPr="000F53D4">
        <w:rPr>
          <w:rFonts w:ascii="Arial" w:hAnsi="Arial" w:cs="Arial"/>
          <w:sz w:val="14"/>
          <w:szCs w:val="14"/>
        </w:rPr>
        <w:t>(6) Εξουσιοδοτώ την Υπηρεσία να προβεί σε όλες τις απαραίτητες ενέργειες (αναζήτηση δικαιολογητικών κλπ) για τη διεκπεραίωση της υπόθεσής μου.</w:t>
      </w:r>
    </w:p>
    <w:sectPr w:rsidR="00E32A7E" w:rsidRPr="000F53D4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A7E" w:rsidRDefault="00E32A7E">
      <w:r>
        <w:separator/>
      </w:r>
    </w:p>
  </w:endnote>
  <w:endnote w:type="continuationSeparator" w:id="0">
    <w:p w:rsidR="00E32A7E" w:rsidRDefault="00E32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2A7E" w:rsidRDefault="00E32A7E" w:rsidP="0077116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A7E" w:rsidRDefault="00E32A7E">
      <w:r>
        <w:separator/>
      </w:r>
    </w:p>
  </w:footnote>
  <w:footnote w:type="continuationSeparator" w:id="0">
    <w:p w:rsidR="00E32A7E" w:rsidRDefault="00E32A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544"/>
    <w:rsid w:val="0004598E"/>
    <w:rsid w:val="00050E13"/>
    <w:rsid w:val="000820FC"/>
    <w:rsid w:val="000A193B"/>
    <w:rsid w:val="000F53D4"/>
    <w:rsid w:val="000F6851"/>
    <w:rsid w:val="001003C0"/>
    <w:rsid w:val="00111407"/>
    <w:rsid w:val="0011441A"/>
    <w:rsid w:val="00116488"/>
    <w:rsid w:val="00131785"/>
    <w:rsid w:val="00152964"/>
    <w:rsid w:val="001546E3"/>
    <w:rsid w:val="001803DA"/>
    <w:rsid w:val="00180601"/>
    <w:rsid w:val="001D3FF8"/>
    <w:rsid w:val="00212928"/>
    <w:rsid w:val="00222856"/>
    <w:rsid w:val="00235345"/>
    <w:rsid w:val="00247D88"/>
    <w:rsid w:val="00262679"/>
    <w:rsid w:val="00326C7F"/>
    <w:rsid w:val="00333AAE"/>
    <w:rsid w:val="00382ED7"/>
    <w:rsid w:val="003A3246"/>
    <w:rsid w:val="003A33ED"/>
    <w:rsid w:val="003B0244"/>
    <w:rsid w:val="003B53D8"/>
    <w:rsid w:val="004149CD"/>
    <w:rsid w:val="0042770F"/>
    <w:rsid w:val="004544E2"/>
    <w:rsid w:val="004760F9"/>
    <w:rsid w:val="004F1274"/>
    <w:rsid w:val="00514A66"/>
    <w:rsid w:val="005461C2"/>
    <w:rsid w:val="00547B2B"/>
    <w:rsid w:val="005A6F6A"/>
    <w:rsid w:val="005C0823"/>
    <w:rsid w:val="005D497C"/>
    <w:rsid w:val="00684466"/>
    <w:rsid w:val="00701801"/>
    <w:rsid w:val="007143EB"/>
    <w:rsid w:val="0074777F"/>
    <w:rsid w:val="00752121"/>
    <w:rsid w:val="00763731"/>
    <w:rsid w:val="0077116C"/>
    <w:rsid w:val="0077135A"/>
    <w:rsid w:val="00784E07"/>
    <w:rsid w:val="0079483D"/>
    <w:rsid w:val="007D5EDF"/>
    <w:rsid w:val="007F0B5B"/>
    <w:rsid w:val="00817C3C"/>
    <w:rsid w:val="008C2CA8"/>
    <w:rsid w:val="008D0519"/>
    <w:rsid w:val="008D51C1"/>
    <w:rsid w:val="008E4DAA"/>
    <w:rsid w:val="008F4773"/>
    <w:rsid w:val="00900260"/>
    <w:rsid w:val="00916746"/>
    <w:rsid w:val="00924BCE"/>
    <w:rsid w:val="00962E54"/>
    <w:rsid w:val="009A6D23"/>
    <w:rsid w:val="009D79AC"/>
    <w:rsid w:val="00A1054C"/>
    <w:rsid w:val="00A106BE"/>
    <w:rsid w:val="00AA0AC3"/>
    <w:rsid w:val="00B07773"/>
    <w:rsid w:val="00B347F7"/>
    <w:rsid w:val="00B37932"/>
    <w:rsid w:val="00B437F9"/>
    <w:rsid w:val="00B67876"/>
    <w:rsid w:val="00BB3E7C"/>
    <w:rsid w:val="00BD5685"/>
    <w:rsid w:val="00C61FB4"/>
    <w:rsid w:val="00C73508"/>
    <w:rsid w:val="00C86730"/>
    <w:rsid w:val="00C9565C"/>
    <w:rsid w:val="00CA0B60"/>
    <w:rsid w:val="00CA2DBB"/>
    <w:rsid w:val="00CE7127"/>
    <w:rsid w:val="00CF4E29"/>
    <w:rsid w:val="00D04029"/>
    <w:rsid w:val="00D773F0"/>
    <w:rsid w:val="00DF7D64"/>
    <w:rsid w:val="00E2014B"/>
    <w:rsid w:val="00E32A7E"/>
    <w:rsid w:val="00E60012"/>
    <w:rsid w:val="00E6312B"/>
    <w:rsid w:val="00EA325D"/>
    <w:rsid w:val="00F31544"/>
    <w:rsid w:val="00F4441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3E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TableGrid">
    <w:name w:val="Table Grid"/>
    <w:basedOn w:val="TableNormal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63731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PageNumber">
    <w:name w:val="page number"/>
    <w:basedOn w:val="DefaultParagraphFont"/>
    <w:uiPriority w:val="99"/>
    <w:rsid w:val="0077116C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BalloonText">
    <w:name w:val="Balloon Text"/>
    <w:basedOn w:val="Normal"/>
    <w:link w:val="BalloonTextChar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3731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FB42E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460</Words>
  <Characters>2488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subject/>
  <dc:creator>4TROXOI</dc:creator>
  <cp:keywords/>
  <dc:description/>
  <cp:lastModifiedBy>user</cp:lastModifiedBy>
  <cp:revision>15</cp:revision>
  <cp:lastPrinted>2003-09-28T09:16:00Z</cp:lastPrinted>
  <dcterms:created xsi:type="dcterms:W3CDTF">2018-07-05T05:42:00Z</dcterms:created>
  <dcterms:modified xsi:type="dcterms:W3CDTF">2019-12-11T15:00:00Z</dcterms:modified>
</cp:coreProperties>
</file>